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47DE4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VIOLET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7EE8798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</w:p>
    <w:p w14:paraId="24D49E0C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</w:p>
    <w:p w14:paraId="0BC0054F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Apr.1485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Bromley, Kent, into</w:t>
      </w:r>
    </w:p>
    <w:p w14:paraId="60985E18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Sir Maurice Bruyn(q.v.).</w:t>
      </w:r>
    </w:p>
    <w:p w14:paraId="505EB9FA" w14:textId="77777777" w:rsidR="00627010" w:rsidRDefault="00627010" w:rsidP="0062701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D117DF1" w14:textId="77777777" w:rsidR="00627010" w:rsidRDefault="00627010" w:rsidP="0062701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p.154)</w:t>
      </w:r>
    </w:p>
    <w:p w14:paraId="03196364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</w:p>
    <w:p w14:paraId="0006A8D5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</w:p>
    <w:p w14:paraId="1A879B05" w14:textId="77777777" w:rsidR="00627010" w:rsidRDefault="00627010" w:rsidP="006270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November 2023</w:t>
      </w:r>
    </w:p>
    <w:p w14:paraId="4342D1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49CD6" w14:textId="77777777" w:rsidR="00627010" w:rsidRDefault="00627010" w:rsidP="009139A6">
      <w:r>
        <w:separator/>
      </w:r>
    </w:p>
  </w:endnote>
  <w:endnote w:type="continuationSeparator" w:id="0">
    <w:p w14:paraId="6DEAD98F" w14:textId="77777777" w:rsidR="00627010" w:rsidRDefault="006270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CA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D3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4A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BEF50" w14:textId="77777777" w:rsidR="00627010" w:rsidRDefault="00627010" w:rsidP="009139A6">
      <w:r>
        <w:separator/>
      </w:r>
    </w:p>
  </w:footnote>
  <w:footnote w:type="continuationSeparator" w:id="0">
    <w:p w14:paraId="7C9186EF" w14:textId="77777777" w:rsidR="00627010" w:rsidRDefault="006270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920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FBA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66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10"/>
    <w:rsid w:val="000666E0"/>
    <w:rsid w:val="002510B7"/>
    <w:rsid w:val="005C130B"/>
    <w:rsid w:val="0062701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35584"/>
  <w15:chartTrackingRefBased/>
  <w15:docId w15:val="{33EC0132-8C3A-4C70-A973-AAE64D99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2023-11-21T19:19:00Z</dcterms:created>
  <dcterms:modified xsi:type="dcterms:W3CDTF">2023-11-21T19:20:00Z</dcterms:modified>
</cp:coreProperties>
</file>